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Ipswich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Ipswich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Ipswich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Ipswich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Ipswich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Ipswich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Ipswich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Ipswich is estimated to be </w:t>
      </w:r>
      <w:r w:rsidRPr="00773DF7">
        <w:rPr>
          <w:rFonts w:ascii="Libre Franklin Light" w:eastAsia="Times New Roman" w:hAnsi="Libre Franklin Light" w:cs="Calibri Light"/>
          <w:b/>
          <w:bCs/>
          <w:color w:val="C45911" w:themeColor="accent2" w:themeShade="BF"/>
        </w:rPr>
        <w:t xml:space="preserve">£2,656,276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Ipswich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Ipswich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Ipswich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Ipswich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Ipswic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Ipswich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Ipswic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Ipswich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Ipswich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Ipswic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Ipswich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9.6%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Ipswich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Ipswich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51.9%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Ipswich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Ipswich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Ipswich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£2,656,276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Ipswich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£43,266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£894,773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£64,098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£18,028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£33,051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£1,603,060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£2,656,276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Ipswich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Ipswich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Ipswich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Ipswich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Ipswich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Ipswich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Ipswich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Ipswich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Ipswich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15.7%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Ipswich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Ipswich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Ipswich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8275235-2C90-48CE-B8C2-D1DB3E2A924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